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21" w:rsidRPr="00E61386" w:rsidRDefault="005C0221" w:rsidP="007C2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0;width:90pt;height:27pt;z-index:251658240">
            <v:textbox>
              <w:txbxContent>
                <w:p w:rsidR="005C0221" w:rsidRPr="00B14D12" w:rsidRDefault="005C0221" w:rsidP="00B14D1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B14D1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Pr="00230F51">
        <w:rPr>
          <w:rFonts w:ascii="Times New Roman" w:hAnsi="Times New Roman"/>
          <w:sz w:val="24"/>
          <w:szCs w:val="24"/>
          <w:lang w:val="uk-UA" w:eastAsia="ru-RU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5" o:title=""/>
          </v:shape>
          <o:OLEObject Type="Embed" ProgID="Word.Picture.8" ShapeID="_x0000_i1025" DrawAspect="Content" ObjectID="_1441454274" r:id="rId6"/>
        </w:object>
      </w: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16"/>
          <w:lang w:val="uk-UA" w:eastAsia="ru-RU"/>
        </w:rPr>
      </w:pPr>
      <w:r w:rsidRPr="00E61386">
        <w:rPr>
          <w:rFonts w:ascii="Times New Roman" w:hAnsi="Times New Roman"/>
          <w:sz w:val="16"/>
          <w:szCs w:val="16"/>
          <w:lang w:val="uk-UA" w:eastAsia="ru-RU"/>
        </w:rPr>
        <w:t>У К Р А Ї Н А</w:t>
      </w: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ВАСИЛІВСЬКА   РАЙОННА  РАДА</w:t>
      </w: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ЗАПОРІЗЬКОЇ ОБЛАСТІ</w:t>
      </w:r>
    </w:p>
    <w:p w:rsidR="005C0221" w:rsidRDefault="005C0221" w:rsidP="00BC7D22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шостого скликання</w:t>
      </w:r>
    </w:p>
    <w:p w:rsidR="005C0221" w:rsidRDefault="005C0221" w:rsidP="00BC7D22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C7D22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двадцять восьма</w:t>
      </w: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 xml:space="preserve"> сесія</w:t>
      </w: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b/>
          <w:lang w:val="uk-UA" w:eastAsia="ru-RU"/>
        </w:rPr>
      </w:pPr>
      <w:r>
        <w:rPr>
          <w:rFonts w:ascii="Times New Roman" w:hAnsi="Times New Roman"/>
          <w:b/>
          <w:lang w:val="uk-UA" w:eastAsia="ru-RU"/>
        </w:rPr>
        <w:t xml:space="preserve"> (позачергова)</w:t>
      </w: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5C0221" w:rsidRPr="00E61386" w:rsidRDefault="005C0221" w:rsidP="007C2C11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Р  І  Ш  Е  Н  Н  Я</w:t>
      </w:r>
    </w:p>
    <w:p w:rsidR="005C0221" w:rsidRPr="00E61386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__________2013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р.                                 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                   № _____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 xml:space="preserve">Про </w:t>
      </w:r>
      <w:r w:rsidRPr="00B36B7D">
        <w:rPr>
          <w:color w:val="000000"/>
          <w:sz w:val="28"/>
          <w:szCs w:val="28"/>
          <w:lang w:val="uk-UA"/>
        </w:rPr>
        <w:t>перей</w:t>
      </w:r>
      <w:r>
        <w:rPr>
          <w:color w:val="000000"/>
          <w:sz w:val="28"/>
          <w:szCs w:val="28"/>
          <w:lang w:val="uk-UA"/>
        </w:rPr>
        <w:t>ме</w:t>
      </w:r>
      <w:r w:rsidRPr="00B36B7D">
        <w:rPr>
          <w:color w:val="000000"/>
          <w:sz w:val="28"/>
          <w:szCs w:val="28"/>
          <w:lang w:val="uk-UA"/>
        </w:rPr>
        <w:t>нування</w:t>
      </w:r>
      <w:r>
        <w:rPr>
          <w:color w:val="000000"/>
          <w:sz w:val="28"/>
          <w:szCs w:val="28"/>
          <w:lang w:val="uk-UA"/>
        </w:rPr>
        <w:t xml:space="preserve"> закладів освіти району та затвердження нової редакції статутів</w:t>
      </w: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статтями 43, 60 </w:t>
      </w:r>
      <w:r w:rsidRPr="005B2551">
        <w:rPr>
          <w:color w:val="000000"/>
          <w:sz w:val="28"/>
          <w:szCs w:val="28"/>
          <w:lang w:val="uk-UA"/>
        </w:rPr>
        <w:t>Закону України «Пр</w:t>
      </w:r>
      <w:r>
        <w:rPr>
          <w:color w:val="000000"/>
          <w:sz w:val="28"/>
          <w:szCs w:val="28"/>
          <w:lang w:val="uk-UA"/>
        </w:rPr>
        <w:t>о місцеве самоврядування в Укра</w:t>
      </w:r>
      <w:r w:rsidRPr="005B2551">
        <w:rPr>
          <w:color w:val="000000"/>
          <w:sz w:val="28"/>
          <w:szCs w:val="28"/>
          <w:lang w:val="uk-UA"/>
        </w:rPr>
        <w:t>їні», з метою</w:t>
      </w:r>
      <w:r>
        <w:rPr>
          <w:color w:val="000000"/>
          <w:sz w:val="28"/>
          <w:szCs w:val="28"/>
          <w:lang w:val="uk-UA"/>
        </w:rPr>
        <w:t xml:space="preserve"> приведення установчих документів у відповідність із вимогами чинного законодавства України Василівська</w:t>
      </w:r>
      <w:r w:rsidRPr="005B2551">
        <w:rPr>
          <w:color w:val="000000"/>
          <w:sz w:val="28"/>
          <w:szCs w:val="28"/>
          <w:lang w:val="uk-UA"/>
        </w:rPr>
        <w:t xml:space="preserve"> районна рада</w:t>
      </w: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 </w:t>
      </w: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ВИРІШИЛА:</w:t>
      </w:r>
    </w:p>
    <w:p w:rsidR="005C0221" w:rsidRPr="005B2551" w:rsidRDefault="005C0221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 </w:t>
      </w:r>
    </w:p>
    <w:p w:rsidR="005C0221" w:rsidRDefault="005C0221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 Перейменувати:</w:t>
      </w:r>
    </w:p>
    <w:p w:rsidR="005C0221" w:rsidRPr="00B36B7D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загальноосвітню школу І-ІІІ ступенів №1 Василівської районної ради Запорізької області у комунальний заклад «Василівська загальноосвітня школа І-ІІІ ступенів №1» Василівської районної ради Запорізької області 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загальноосвітню школу І-ІІІ ступенів №3 Василівської районної ради Запорізької області у комунальний заклад «Василівська загальноосвітня школа І-ІІІ ступенів №3» Василівської районної ради Запорізької області у комунальний заклад;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Степногірську загальноосвітню школу І-ІІІ ступенів Василівської районної ради Запорізької області у комунальний заклад «Степногірська загальноосвітня школа І-ІІІ ступенів»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Приморську загальноосвітню школу І-ІІІ ступенів Василівської районної ради Запорізької області у комунальний заклад «Приморська загальноосвітня школа І-ІІІ ступенів»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Балківську загальноосвітню школу І-ІІІ ступенів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Василівської районної ради Запорізької області у комунальний заклад «Балківська загальноосвітня школа І-ІІІ ступенів»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Кам</w:t>
      </w:r>
      <w:r w:rsidRPr="001F20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янську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загальноосвітню школу І-ІІІ ступенів Василівської районної ради Запорізької області у комунальний заклад «Кам</w:t>
      </w:r>
      <w:r w:rsidRPr="001F20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янська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загальноосвітня школа І-ІІІ ступенів»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Тополинську загальноосвітню школу І-ІІІ ступенів Василівської районної ради Запорізької області у комунальний заклад «Тополинську загальноосвітню школу І-ІІІ ступенів»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І-ІІІ ступенів №1 Василівської районної ради Запорізької області у комунальний заклад «Малобілозерська загальноосвітня школа І-ІІІ ступенів №1»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І-ІІІ ступенів №2 Василівської районної ради Запорізької області у комунальний заклад «Малобілозерська загальноосвітня школа І-ІІІ ступенів №2» Василівської районної ради Запорізької області;</w:t>
      </w:r>
    </w:p>
    <w:p w:rsidR="005C0221" w:rsidRPr="001F207F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Орлянську загальноосвітню школу І-ІІІ ступенів Василівської районної ради Запорізької області у комунальний заклад «Орлянська загальноосвітня школа І-ІІІ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Скельківську загальноосвітню школу І-ІІІ ступенів Василівської районної ради Запорізької області у комунальний заклад «Скельківська загальноосвітня школа І-ІІІ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Верхньокриничанську загальноосвітню школу І-ІІ ступенів Василівської районної ради Запорізької області у комунальний заклад «Верхньокриничанська загальноосвітня школа І-ІІ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Підгірненську загальноосвітню школу І-ІІ ступенів Василівської районної ради Запорізької області у комунальний заклад «Підгірненська загальноосвітня школа І-ІІ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Приморську загальноосвітню школу І-ІІ ступенів №1 Василівської районної ради Запорізької області у комунальний заклад «Приморська загальноосвітня школа І-ІІ ступенів №1»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9A2A9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ятихатську загальноосвітню школу І-ІІ ступенів Василівської районної ради Запорізької області у комунальний заклад «П</w:t>
      </w:r>
      <w:r w:rsidRPr="009A2A9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ятихатська загальноосвітня школа І-ІІ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Широківську загальноосвітню школу І-ІІ ступенів Василівської районної ради Запорізької області у комунальний заклад «Широківська загальноосвітня школа І-ІІ ступенів» Василівської районної ради Запорізької області;</w:t>
      </w:r>
    </w:p>
    <w:p w:rsidR="005C0221" w:rsidRPr="009A2A99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Червоноармійську загальноосвітню школу І-ІІ ступенів Василівської районної ради Запорізької області у комунальний заклад «Червоноармійська загальноосвітня школа І-ІІ ступенів» Василівської районної ради Запорізької області;</w:t>
      </w:r>
    </w:p>
    <w:p w:rsidR="005C0221" w:rsidRPr="00BB59E8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Балківську загальноосвітню школу І-ІІ ступенів Василівської районної ради Запорізької області у комунальний заклад «Балківська загальноосвітня школа І-ІІ ступенів» Василівської районної ради Запорізької області;</w:t>
      </w:r>
    </w:p>
    <w:p w:rsidR="005C0221" w:rsidRPr="00BB59E8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 ступенів Василівської районної ради Запорізької області у комунальний заклад «Малобілозерська загальноосвітня школа І-ІІ ступенів» Василівської районної ради Запорізької області;</w:t>
      </w:r>
    </w:p>
    <w:p w:rsidR="005C0221" w:rsidRPr="00BB59E8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Шевченківську загальноосвітню школу І-ІІ ступенів Василівської районної ради Запорізької області у комунальний заклад «Шевченківська загальноосвітня школа І-ІІ ступенів» Василівської районної ради Запорізької області;</w:t>
      </w:r>
    </w:p>
    <w:p w:rsidR="005C0221" w:rsidRPr="00BB59E8" w:rsidRDefault="005C0221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вечірню (змінну) школу Василівської районної ради Запорізької області у комунальний заклад «Василівська вечірня (змінна) школа» Василівської районної ради Запорізької області;</w:t>
      </w:r>
    </w:p>
    <w:p w:rsidR="005C0221" w:rsidRDefault="005C0221" w:rsidP="002C2E72">
      <w:pPr>
        <w:pStyle w:val="a1"/>
        <w:shd w:val="clear" w:color="auto" w:fill="FFFFFF"/>
        <w:spacing w:before="0" w:beforeAutospacing="0" w:after="0" w:afterAutospacing="0" w:line="225" w:lineRule="atLeast"/>
        <w:ind w:left="708" w:right="-6"/>
        <w:jc w:val="both"/>
        <w:rPr>
          <w:color w:val="000000"/>
          <w:sz w:val="28"/>
          <w:szCs w:val="28"/>
          <w:lang w:val="uk-UA"/>
        </w:rPr>
      </w:pPr>
    </w:p>
    <w:p w:rsidR="005C0221" w:rsidRDefault="005C0221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Затвердити статути (у новій редакції) комунальних закладів наведених в п.1 даного рішення (додаються).</w:t>
      </w:r>
    </w:p>
    <w:p w:rsidR="005C0221" w:rsidRDefault="005C0221" w:rsidP="00D47C83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5C0221" w:rsidRDefault="005C0221" w:rsidP="00B14D1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2C2E72">
        <w:rPr>
          <w:rFonts w:ascii="Times New Roman" w:hAnsi="Times New Roman"/>
          <w:sz w:val="28"/>
          <w:szCs w:val="28"/>
          <w:lang w:val="uk-UA"/>
        </w:rPr>
        <w:t>Голові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укласти контракти із директора</w:t>
      </w:r>
      <w:r w:rsidRPr="002C2E72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2C2E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навчальних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ів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</w:t>
      </w:r>
      <w:r w:rsidRPr="002C2E72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області.</w:t>
      </w:r>
    </w:p>
    <w:p w:rsidR="005C0221" w:rsidRPr="002C2E72" w:rsidRDefault="005C0221" w:rsidP="002C2E72">
      <w:pPr>
        <w:pStyle w:val="ListParagraph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0221" w:rsidRPr="002C2E72" w:rsidRDefault="005C0221" w:rsidP="00B14D1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4. Директорам навчальних закладів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</w:t>
      </w:r>
      <w:r w:rsidRPr="002C2E72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області:</w:t>
      </w:r>
    </w:p>
    <w:p w:rsidR="005C0221" w:rsidRPr="00E75E39" w:rsidRDefault="005C0221" w:rsidP="002C2E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0221" w:rsidRDefault="005C0221" w:rsidP="002C2E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>Здійснити протягом місяця з дня затвердження ст</w:t>
      </w:r>
      <w:r w:rsidRPr="00E75E39">
        <w:rPr>
          <w:rFonts w:ascii="Times New Roman" w:hAnsi="Times New Roman"/>
          <w:sz w:val="28"/>
          <w:szCs w:val="28"/>
          <w:lang w:val="uk-UA"/>
        </w:rPr>
        <w:t>атут</w:t>
      </w:r>
      <w:r>
        <w:rPr>
          <w:rFonts w:ascii="Times New Roman" w:hAnsi="Times New Roman"/>
          <w:sz w:val="28"/>
          <w:szCs w:val="28"/>
          <w:lang w:val="uk-UA"/>
        </w:rPr>
        <w:t>ів (нової редакції) необхідні дії щодо їх реєстрації в установленому порядку;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0221" w:rsidRPr="00E75E39" w:rsidRDefault="005C0221" w:rsidP="002C2E72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.2. Після реєстрації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E75E39">
        <w:rPr>
          <w:rFonts w:ascii="Times New Roman" w:hAnsi="Times New Roman"/>
          <w:sz w:val="28"/>
          <w:szCs w:val="28"/>
          <w:lang w:val="uk-UA"/>
        </w:rPr>
        <w:t>татут</w:t>
      </w:r>
      <w:r>
        <w:rPr>
          <w:rFonts w:ascii="Times New Roman" w:hAnsi="Times New Roman"/>
          <w:sz w:val="28"/>
          <w:szCs w:val="28"/>
          <w:lang w:val="uk-UA"/>
        </w:rPr>
        <w:t>ів (нової редакції)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надати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копі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до виконавчого апарату районної ради.</w:t>
      </w:r>
    </w:p>
    <w:p w:rsidR="005C0221" w:rsidRPr="00E75E39" w:rsidRDefault="005C0221" w:rsidP="002C2E72">
      <w:pPr>
        <w:spacing w:after="0" w:line="240" w:lineRule="auto"/>
        <w:ind w:firstLine="357"/>
        <w:jc w:val="both"/>
        <w:rPr>
          <w:rFonts w:ascii="Times New Roman" w:hAnsi="Times New Roman"/>
          <w:b/>
          <w:iCs/>
          <w:color w:val="000000"/>
          <w:sz w:val="28"/>
          <w:szCs w:val="28"/>
          <w:lang w:val="uk-UA"/>
        </w:rPr>
      </w:pPr>
    </w:p>
    <w:p w:rsidR="005C0221" w:rsidRPr="005B2551" w:rsidRDefault="005C0221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Pr="00E75E39">
        <w:rPr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color w:val="000000"/>
          <w:sz w:val="28"/>
          <w:szCs w:val="28"/>
          <w:lang w:val="uk-UA"/>
        </w:rPr>
        <w:t xml:space="preserve">даного </w:t>
      </w:r>
      <w:r w:rsidRPr="00E75E39">
        <w:rPr>
          <w:color w:val="000000"/>
          <w:sz w:val="28"/>
          <w:szCs w:val="28"/>
          <w:lang w:val="uk-UA"/>
        </w:rPr>
        <w:t>рішення покласти на</w:t>
      </w:r>
      <w:r>
        <w:rPr>
          <w:color w:val="000000"/>
          <w:sz w:val="28"/>
          <w:szCs w:val="28"/>
          <w:lang w:val="uk-UA"/>
        </w:rPr>
        <w:t xml:space="preserve"> Онищенка В.І. начальника відділу освіти, молоді та спорту Василівської райдержадміністрації. </w:t>
      </w:r>
    </w:p>
    <w:p w:rsidR="005C0221" w:rsidRDefault="005C0221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5C0221" w:rsidRDefault="005C0221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5C0221" w:rsidRDefault="005C0221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Голова районної ради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Д.С. Калінін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Проект підготовлений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відділом освіти, молоді та спорту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райдержадміністрації </w:t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  <w:t xml:space="preserve">    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Головний спеціаліст відділу                                                                                 В.П. Століцина</w:t>
      </w:r>
    </w:p>
    <w:p w:rsidR="005C0221" w:rsidRDefault="005C0221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C0221" w:rsidRPr="00E21F6D" w:rsidRDefault="005C0221" w:rsidP="00E21F6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21F6D">
        <w:rPr>
          <w:rFonts w:ascii="Times New Roman" w:hAnsi="Times New Roman"/>
          <w:sz w:val="24"/>
          <w:szCs w:val="24"/>
        </w:rPr>
        <w:t>Аркуш погодження додається.</w:t>
      </w:r>
    </w:p>
    <w:p w:rsidR="005C0221" w:rsidRPr="00E21F6D" w:rsidRDefault="005C0221" w:rsidP="00E21F6D">
      <w:pPr>
        <w:spacing w:after="0" w:line="240" w:lineRule="auto"/>
        <w:rPr>
          <w:rFonts w:ascii="Times New Roman" w:hAnsi="Times New Roman"/>
          <w:lang w:val="uk-UA"/>
        </w:rPr>
      </w:pPr>
    </w:p>
    <w:p w:rsidR="005C0221" w:rsidRPr="00E21F6D" w:rsidRDefault="005C0221" w:rsidP="00E21F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</w:rPr>
        <w:t>Пояснювальна записка</w:t>
      </w:r>
    </w:p>
    <w:p w:rsidR="005C0221" w:rsidRPr="00E21F6D" w:rsidRDefault="005C0221" w:rsidP="00E21F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</w:rPr>
        <w:t>до проекту рішення районної ради</w:t>
      </w:r>
    </w:p>
    <w:p w:rsidR="005C0221" w:rsidRDefault="005C0221" w:rsidP="00E21F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 xml:space="preserve">Про перейменування закладів освіти району </w:t>
      </w:r>
    </w:p>
    <w:p w:rsidR="005C0221" w:rsidRPr="00E21F6D" w:rsidRDefault="005C0221" w:rsidP="00E21F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>та затвердження нової редакції статутів</w:t>
      </w:r>
    </w:p>
    <w:p w:rsidR="005C0221" w:rsidRPr="00E21F6D" w:rsidRDefault="005C0221" w:rsidP="00E21F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C0221" w:rsidRDefault="005C0221" w:rsidP="00E21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>Даний проект рішення розроблено згідно Закону України «Про місцеве самоврядування в Україні», з метою приведення установчих документів комунальних закладів, що є об’єктами спільної власності територіальних громад сіл, селищ, міст Василівського району, у відповідність із вимогами чинного законодавства України.</w:t>
      </w:r>
    </w:p>
    <w:p w:rsidR="005C0221" w:rsidRDefault="005C0221" w:rsidP="00E21F6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0221" w:rsidRDefault="005C0221" w:rsidP="00E21F6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0221" w:rsidRDefault="005C0221" w:rsidP="00E21F6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>Головний спеціаліст відділу</w:t>
      </w:r>
    </w:p>
    <w:p w:rsidR="005C0221" w:rsidRPr="00E21F6D" w:rsidRDefault="005C0221" w:rsidP="00E21F6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 xml:space="preserve">освіти, молоді та спорту  </w:t>
      </w:r>
    </w:p>
    <w:p w:rsidR="005C0221" w:rsidRPr="00E21F6D" w:rsidRDefault="005C0221" w:rsidP="00E21F6D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>райдержадміністрації                                                                      В.П. Століцина</w:t>
      </w:r>
    </w:p>
    <w:p w:rsidR="005C0221" w:rsidRPr="00E21F6D" w:rsidRDefault="005C0221" w:rsidP="00E21F6D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0221" w:rsidRPr="00E21F6D" w:rsidRDefault="005C0221" w:rsidP="00E21F6D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1F6D">
        <w:rPr>
          <w:rFonts w:ascii="Times New Roman" w:hAnsi="Times New Roman"/>
          <w:sz w:val="28"/>
          <w:szCs w:val="28"/>
          <w:lang w:val="uk-UA"/>
        </w:rPr>
        <w:t>«____»______________2013 р.</w:t>
      </w:r>
    </w:p>
    <w:p w:rsidR="005C0221" w:rsidRPr="00E21F6D" w:rsidRDefault="005C0221" w:rsidP="00E21F6D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C0221" w:rsidRPr="00E21F6D" w:rsidSect="00B14D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28C1"/>
    <w:multiLevelType w:val="multilevel"/>
    <w:tmpl w:val="C1742C04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C11"/>
    <w:rsid w:val="00040828"/>
    <w:rsid w:val="000B6844"/>
    <w:rsid w:val="000F41B9"/>
    <w:rsid w:val="001409EB"/>
    <w:rsid w:val="00197C17"/>
    <w:rsid w:val="001F207F"/>
    <w:rsid w:val="00230F51"/>
    <w:rsid w:val="002C2E72"/>
    <w:rsid w:val="002C71F9"/>
    <w:rsid w:val="0033482E"/>
    <w:rsid w:val="003845C5"/>
    <w:rsid w:val="003B57EE"/>
    <w:rsid w:val="00401999"/>
    <w:rsid w:val="00414CDF"/>
    <w:rsid w:val="005246D6"/>
    <w:rsid w:val="005441A5"/>
    <w:rsid w:val="00577FA6"/>
    <w:rsid w:val="005A5B4A"/>
    <w:rsid w:val="005B2551"/>
    <w:rsid w:val="005C0221"/>
    <w:rsid w:val="00660208"/>
    <w:rsid w:val="00677595"/>
    <w:rsid w:val="00737BC7"/>
    <w:rsid w:val="0076454F"/>
    <w:rsid w:val="0077130F"/>
    <w:rsid w:val="0079629E"/>
    <w:rsid w:val="007C2C11"/>
    <w:rsid w:val="00866E8F"/>
    <w:rsid w:val="0089119A"/>
    <w:rsid w:val="008930A4"/>
    <w:rsid w:val="00910296"/>
    <w:rsid w:val="00963E0C"/>
    <w:rsid w:val="009A2A99"/>
    <w:rsid w:val="00AC1F54"/>
    <w:rsid w:val="00AC2F6C"/>
    <w:rsid w:val="00AE4C4C"/>
    <w:rsid w:val="00B14D12"/>
    <w:rsid w:val="00B36B7D"/>
    <w:rsid w:val="00B5167D"/>
    <w:rsid w:val="00BB1C0E"/>
    <w:rsid w:val="00BB4DDF"/>
    <w:rsid w:val="00BB59E8"/>
    <w:rsid w:val="00BC7D22"/>
    <w:rsid w:val="00C87902"/>
    <w:rsid w:val="00CB699A"/>
    <w:rsid w:val="00D40F40"/>
    <w:rsid w:val="00D47C83"/>
    <w:rsid w:val="00E21F6D"/>
    <w:rsid w:val="00E61386"/>
    <w:rsid w:val="00E75E39"/>
    <w:rsid w:val="00E92E50"/>
    <w:rsid w:val="00EE6406"/>
    <w:rsid w:val="00FD1689"/>
    <w:rsid w:val="00FE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C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C2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a1"/>
    <w:basedOn w:val="Normal"/>
    <w:uiPriority w:val="99"/>
    <w:rsid w:val="007C2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2C2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2E72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2C2E72"/>
    <w:pPr>
      <w:ind w:left="720"/>
      <w:contextualSpacing/>
    </w:pPr>
  </w:style>
  <w:style w:type="table" w:styleId="TableGrid">
    <w:name w:val="Table Grid"/>
    <w:basedOn w:val="TableNormal"/>
    <w:uiPriority w:val="99"/>
    <w:rsid w:val="008930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5441A5"/>
    <w:pPr>
      <w:spacing w:after="120" w:line="240" w:lineRule="auto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441A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PageNumber">
    <w:name w:val="page number"/>
    <w:basedOn w:val="DefaultParagraphFont"/>
    <w:uiPriority w:val="99"/>
    <w:rsid w:val="005441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</TotalTime>
  <Pages>4</Pages>
  <Words>1021</Words>
  <Characters>5820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Олег</cp:lastModifiedBy>
  <cp:revision>11</cp:revision>
  <cp:lastPrinted>2013-09-23T07:28:00Z</cp:lastPrinted>
  <dcterms:created xsi:type="dcterms:W3CDTF">2013-09-19T08:28:00Z</dcterms:created>
  <dcterms:modified xsi:type="dcterms:W3CDTF">2013-09-23T12:11:00Z</dcterms:modified>
</cp:coreProperties>
</file>